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5613DD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0A12F5" w:rsidP="002C5E76">
      <w:pPr>
        <w:pStyle w:val="FFSHeading"/>
      </w:pPr>
      <w:r>
        <w:t>SAE Income and Expense Sheet</w:t>
      </w:r>
    </w:p>
    <w:p w:rsidR="002C5E76" w:rsidRDefault="002C5E76" w:rsidP="002C5E76"/>
    <w:p w:rsidR="00DC029B" w:rsidRDefault="00DC029B" w:rsidP="00DC029B">
      <w:pPr>
        <w:pStyle w:val="ActivitySection"/>
      </w:pPr>
      <w:r>
        <w:t>SAE Income Record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430"/>
        <w:gridCol w:w="1260"/>
        <w:gridCol w:w="1260"/>
        <w:gridCol w:w="1350"/>
        <w:gridCol w:w="1440"/>
        <w:gridCol w:w="1440"/>
        <w:gridCol w:w="1440"/>
        <w:gridCol w:w="1440"/>
        <w:gridCol w:w="1350"/>
      </w:tblGrid>
      <w:tr w:rsidR="00DC029B" w:rsidRPr="00581AFE" w:rsidTr="00DC029B">
        <w:tc>
          <w:tcPr>
            <w:tcW w:w="117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Date</w:t>
            </w:r>
          </w:p>
        </w:tc>
        <w:tc>
          <w:tcPr>
            <w:tcW w:w="243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Income Item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# of Units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Price per Unit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Income</w:t>
            </w:r>
          </w:p>
          <w:p w:rsidR="00DC029B" w:rsidRPr="00581AFE" w:rsidRDefault="00DC029B" w:rsidP="00B37BDD">
            <w:pPr>
              <w:pStyle w:val="RubricEntries10ptCentered"/>
            </w:pPr>
            <w:r w:rsidRPr="00581AFE">
              <w:t>(Cash)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Income</w:t>
            </w:r>
          </w:p>
          <w:p w:rsidR="00DC029B" w:rsidRPr="00581AFE" w:rsidRDefault="00DC029B" w:rsidP="00B37BDD">
            <w:pPr>
              <w:pStyle w:val="RubricEntries10ptCentered"/>
            </w:pPr>
            <w:r w:rsidRPr="00581AFE">
              <w:t>(Non/Exc)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</w:tr>
      <w:tr w:rsidR="00DC029B" w:rsidRPr="00581AFE" w:rsidTr="009871B9">
        <w:trPr>
          <w:trHeight w:val="346"/>
        </w:trPr>
        <w:tc>
          <w:tcPr>
            <w:tcW w:w="1170" w:type="dxa"/>
            <w:vAlign w:val="center"/>
          </w:tcPr>
          <w:p w:rsidR="00DC029B" w:rsidRPr="00581AFE" w:rsidRDefault="00DC029B" w:rsidP="00B37BDD">
            <w:r w:rsidRPr="00581AFE">
              <w:t>1/1/</w:t>
            </w:r>
            <w:r>
              <w:t>1</w:t>
            </w:r>
            <w:r w:rsidR="005508D6">
              <w:t>5</w:t>
            </w:r>
          </w:p>
        </w:tc>
        <w:tc>
          <w:tcPr>
            <w:tcW w:w="2430" w:type="dxa"/>
            <w:vAlign w:val="center"/>
          </w:tcPr>
          <w:p w:rsidR="00DC029B" w:rsidRPr="00581AFE" w:rsidRDefault="00DC029B" w:rsidP="00B37BDD">
            <w:r w:rsidRPr="00581AFE">
              <w:t>Example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r w:rsidRPr="00581AFE">
              <w:t>10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r w:rsidRPr="00581AFE">
              <w:t>$3.00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r w:rsidRPr="00581AFE">
              <w:t>$30.00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r w:rsidRPr="00581AFE">
              <w:t>$0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r w:rsidRPr="00581AFE">
              <w:t>$30.00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r w:rsidRPr="00581AFE">
              <w:t>$0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r w:rsidRPr="00581AFE">
              <w:t>$0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r w:rsidRPr="00581AFE">
              <w:t>$0</w:t>
            </w:r>
          </w:p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7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243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26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26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</w:tr>
      <w:tr w:rsidR="00DC029B" w:rsidRPr="00581AFE" w:rsidTr="002928D2">
        <w:trPr>
          <w:trHeight w:val="346"/>
        </w:trPr>
        <w:tc>
          <w:tcPr>
            <w:tcW w:w="61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C029B" w:rsidRPr="00581AFE" w:rsidRDefault="00DC029B" w:rsidP="00B37BDD">
            <w:r w:rsidRPr="00581AFE">
              <w:t>Column Totals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</w:tr>
    </w:tbl>
    <w:p w:rsidR="00DC029B" w:rsidRDefault="00DC029B" w:rsidP="00DC029B">
      <w:pPr>
        <w:pStyle w:val="ActivitySection"/>
        <w:sectPr w:rsidR="00DC029B" w:rsidSect="000A12F5">
          <w:headerReference w:type="default" r:id="rId8"/>
          <w:footerReference w:type="default" r:id="rId9"/>
          <w:headerReference w:type="first" r:id="rId10"/>
          <w:footerReference w:type="first" r:id="rId11"/>
          <w:pgSz w:w="15840" w:h="12240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DC029B" w:rsidRDefault="00DC029B" w:rsidP="00DC029B">
      <w:pPr>
        <w:pStyle w:val="ActivitySection"/>
      </w:pPr>
      <w:r>
        <w:lastRenderedPageBreak/>
        <w:t>SAE Expense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430"/>
        <w:gridCol w:w="1260"/>
        <w:gridCol w:w="1260"/>
        <w:gridCol w:w="1350"/>
        <w:gridCol w:w="1440"/>
        <w:gridCol w:w="1440"/>
        <w:gridCol w:w="1440"/>
        <w:gridCol w:w="1440"/>
        <w:gridCol w:w="1350"/>
      </w:tblGrid>
      <w:tr w:rsidR="00DC029B" w:rsidRPr="00581AFE" w:rsidTr="00DC029B">
        <w:tc>
          <w:tcPr>
            <w:tcW w:w="1188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Date</w:t>
            </w:r>
          </w:p>
        </w:tc>
        <w:tc>
          <w:tcPr>
            <w:tcW w:w="243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Expense Item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# of Units</w:t>
            </w:r>
          </w:p>
        </w:tc>
        <w:tc>
          <w:tcPr>
            <w:tcW w:w="126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Price per Unit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Expense</w:t>
            </w:r>
          </w:p>
          <w:p w:rsidR="00DC029B" w:rsidRPr="00581AFE" w:rsidRDefault="00DC029B" w:rsidP="00B37BDD">
            <w:pPr>
              <w:pStyle w:val="RubricEntries10ptCentered"/>
            </w:pPr>
            <w:r w:rsidRPr="00581AFE">
              <w:t>(Cash)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r w:rsidRPr="00581AFE">
              <w:t>Expense</w:t>
            </w:r>
          </w:p>
          <w:p w:rsidR="00DC029B" w:rsidRPr="00581AFE" w:rsidRDefault="00DC029B" w:rsidP="00B37BDD">
            <w:pPr>
              <w:pStyle w:val="RubricEntries10ptCentered"/>
            </w:pPr>
            <w:r w:rsidRPr="00581AFE">
              <w:t>(Non/Exc)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44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350" w:type="dxa"/>
            <w:vAlign w:val="center"/>
          </w:tcPr>
          <w:p w:rsidR="00DC029B" w:rsidRPr="00581AFE" w:rsidRDefault="00DC029B" w:rsidP="00B37BDD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DC029B" w:rsidRPr="00581AFE" w:rsidRDefault="00DC029B" w:rsidP="00B37BDD">
            <w:pPr>
              <w:pStyle w:val="RubricEntries10ptCentered"/>
            </w:pPr>
            <w:r w:rsidRPr="00581AFE">
              <w:t>________</w:t>
            </w:r>
          </w:p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</w:tcPr>
          <w:p w:rsidR="00DC029B" w:rsidRPr="00581AFE" w:rsidRDefault="00DC029B" w:rsidP="00B37BDD"/>
        </w:tc>
        <w:tc>
          <w:tcPr>
            <w:tcW w:w="243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26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440" w:type="dxa"/>
          </w:tcPr>
          <w:p w:rsidR="00DC029B" w:rsidRPr="00581AFE" w:rsidRDefault="00DC029B" w:rsidP="00B37BDD"/>
        </w:tc>
        <w:tc>
          <w:tcPr>
            <w:tcW w:w="1350" w:type="dxa"/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1188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243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26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26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bottom w:val="single" w:sz="18" w:space="0" w:color="auto"/>
            </w:tcBorders>
          </w:tcPr>
          <w:p w:rsidR="00DC029B" w:rsidRPr="00581AFE" w:rsidRDefault="00DC029B" w:rsidP="00B37BDD"/>
        </w:tc>
      </w:tr>
      <w:tr w:rsidR="00DC029B" w:rsidRPr="00581AFE" w:rsidTr="00DC029B">
        <w:trPr>
          <w:trHeight w:val="346"/>
        </w:trPr>
        <w:tc>
          <w:tcPr>
            <w:tcW w:w="61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C029B" w:rsidRPr="00581AFE" w:rsidRDefault="00DC029B" w:rsidP="00B37BDD">
            <w:r w:rsidRPr="00581AFE">
              <w:t>Column Totals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029B" w:rsidRPr="00581AFE" w:rsidRDefault="00DC029B" w:rsidP="00B37BDD"/>
        </w:tc>
      </w:tr>
    </w:tbl>
    <w:p w:rsidR="00210996" w:rsidRPr="000A12F5" w:rsidRDefault="00210996" w:rsidP="000A12F5"/>
    <w:sectPr w:rsidR="00210996" w:rsidRPr="000A12F5" w:rsidSect="000A12F5">
      <w:headerReference w:type="first" r:id="rId12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4EA" w:rsidRDefault="005444EA">
      <w:r>
        <w:separator/>
      </w:r>
    </w:p>
  </w:endnote>
  <w:endnote w:type="continuationSeparator" w:id="0">
    <w:p w:rsidR="005444EA" w:rsidRDefault="0054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DC029B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9540"/>
    </w:tblGrid>
    <w:tr w:rsidR="003B0686" w:rsidRPr="007F0280" w:rsidTr="000A12F5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9540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0A12F5">
            <w:t xml:space="preserve"> – SAE Income and Expense Sheet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5444EA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4EA" w:rsidRDefault="005444EA">
      <w:r>
        <w:separator/>
      </w:r>
    </w:p>
  </w:footnote>
  <w:footnote w:type="continuationSeparator" w:id="0">
    <w:p w:rsidR="005444EA" w:rsidRDefault="0054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1B9" w:rsidRDefault="009871B9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1.4pt;height:11.4pt" o:bullet="t">
        <v:imagedata r:id="rId1" o:title="mso1DB"/>
      </v:shape>
    </w:pict>
  </w:numPicBullet>
  <w:numPicBullet w:numPicBulletId="1">
    <w:pict>
      <v:shape id="_x0000_i1127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2F5"/>
    <w:rsid w:val="00004D44"/>
    <w:rsid w:val="00023EF4"/>
    <w:rsid w:val="0006381D"/>
    <w:rsid w:val="000643C4"/>
    <w:rsid w:val="00095B65"/>
    <w:rsid w:val="000A12F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928D2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0DB8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44EA"/>
    <w:rsid w:val="005460BE"/>
    <w:rsid w:val="00546966"/>
    <w:rsid w:val="005508D6"/>
    <w:rsid w:val="005613DD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871B9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029B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EF1BDA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FC3BDC-F8C3-43AD-98AC-1049C782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SAE Income and Expense Sheet</vt:lpstr>
    </vt:vector>
  </TitlesOfParts>
  <Manager>Dan Jansen</Manager>
  <Company>Curriculum for Agricultural Science Education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Income and Expense Sheet</dc:title>
  <dc:subject>FSS - Unit 1 - Lesson 1.1 Exploring Food Science</dc:subject>
  <dc:creator>Dan Jansen and Marlene Mensch</dc:creator>
  <cp:keywords/>
  <dc:description/>
  <cp:lastModifiedBy>Leslie Fairchild</cp:lastModifiedBy>
  <cp:revision>2</cp:revision>
  <cp:lastPrinted>2014-03-03T20:17:00Z</cp:lastPrinted>
  <dcterms:created xsi:type="dcterms:W3CDTF">2015-06-20T17:43:00Z</dcterms:created>
  <dcterms:modified xsi:type="dcterms:W3CDTF">2015-06-20T17:43:00Z</dcterms:modified>
</cp:coreProperties>
</file>